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R5-246658</w:t>
      </w:r>
      <w:bookmarkStart w:id="3" w:name="_GoBack"/>
      <w:bookmarkEnd w:id="3"/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lang w:val="en-US" w:eastAsia="zh-CN"/>
        </w:rPr>
        <w:t>Orlando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</w:t>
      </w:r>
      <w:r>
        <w:rPr>
          <w:rFonts w:hint="eastAsia" w:eastAsia="宋体"/>
          <w:b/>
          <w:sz w:val="24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1049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TEI18_Test, 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 xml:space="preserve"> meeting</w:t>
      </w: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CE04C1"/>
    <w:rsid w:val="05F43D64"/>
    <w:rsid w:val="068E3D63"/>
    <w:rsid w:val="06AB4866"/>
    <w:rsid w:val="071E4F82"/>
    <w:rsid w:val="089A7A4F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0CA03BA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1FFC3F8D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706A05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426A60"/>
    <w:rsid w:val="4C9D69A4"/>
    <w:rsid w:val="4CBB318D"/>
    <w:rsid w:val="4EA330F5"/>
    <w:rsid w:val="4EE84C5E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5ED230D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373D75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0AA2A13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F16597"/>
    <w:rsid w:val="7B23446B"/>
    <w:rsid w:val="7BD14C58"/>
    <w:rsid w:val="7BDD5D9A"/>
    <w:rsid w:val="7BFF6EEF"/>
    <w:rsid w:val="7D400D02"/>
    <w:rsid w:val="7DBB2757"/>
    <w:rsid w:val="7E3316A2"/>
    <w:rsid w:val="7EFFA8F1"/>
    <w:rsid w:val="7F2F6A35"/>
    <w:rsid w:val="7F6D009E"/>
    <w:rsid w:val="7F6D2B00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6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2024-11-08T02:05:05Z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1DFA030D3E1D4094BB90B2147FF101B0</vt:lpwstr>
  </property>
</Properties>
</file>